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71344D" w:rsidP="00A10C56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Девойки</w:t>
      </w:r>
      <w:r w:rsidR="00A40CD1" w:rsidRPr="00A40CD1">
        <w:rPr>
          <w:b/>
          <w:sz w:val="28"/>
          <w:szCs w:val="28"/>
        </w:rPr>
        <w:t xml:space="preserve"> Купа България гр.</w:t>
      </w:r>
      <w:r>
        <w:rPr>
          <w:b/>
          <w:sz w:val="28"/>
          <w:szCs w:val="28"/>
        </w:rPr>
        <w:t>Русе</w:t>
      </w:r>
      <w:r w:rsidR="00A40CD1" w:rsidRPr="00A40C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23</w:t>
      </w:r>
      <w:r w:rsidR="00A40CD1" w:rsidRPr="00A40CD1">
        <w:rPr>
          <w:b/>
          <w:sz w:val="28"/>
          <w:szCs w:val="28"/>
        </w:rPr>
        <w:t xml:space="preserve">.03 - </w:t>
      </w:r>
      <w:r>
        <w:rPr>
          <w:b/>
          <w:sz w:val="28"/>
          <w:szCs w:val="28"/>
        </w:rPr>
        <w:t>25</w:t>
      </w:r>
      <w:r w:rsidR="00A40CD1" w:rsidRPr="00A40CD1">
        <w:rPr>
          <w:b/>
          <w:sz w:val="28"/>
          <w:szCs w:val="28"/>
        </w:rPr>
        <w:t>.03.2021</w:t>
      </w:r>
      <w:r w:rsidR="00A10C56">
        <w:rPr>
          <w:b/>
          <w:sz w:val="28"/>
          <w:szCs w:val="28"/>
        </w:rPr>
        <w:t>г.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A40CD1" w:rsidRP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71344D" w:rsidRDefault="00A40CD1" w:rsidP="0071344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>46</w:t>
      </w:r>
      <w:r w:rsidRPr="00A40CD1">
        <w:rPr>
          <w:b/>
          <w:sz w:val="24"/>
          <w:szCs w:val="24"/>
        </w:rPr>
        <w:t xml:space="preserve"> кг.</w:t>
      </w:r>
    </w:p>
    <w:p w:rsidR="0071344D" w:rsidRDefault="0071344D" w:rsidP="0071344D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FE2498" w:rsidRDefault="0071344D" w:rsidP="00FE2498">
      <w:pPr>
        <w:spacing w:line="360" w:lineRule="auto"/>
        <w:ind w:firstLine="360"/>
        <w:jc w:val="both"/>
        <w:rPr>
          <w:sz w:val="24"/>
          <w:szCs w:val="24"/>
        </w:rPr>
      </w:pPr>
      <w:r w:rsidRPr="0071344D">
        <w:rPr>
          <w:sz w:val="24"/>
          <w:szCs w:val="24"/>
        </w:rPr>
        <w:t>1</w:t>
      </w:r>
      <w:r>
        <w:rPr>
          <w:sz w:val="24"/>
          <w:szCs w:val="24"/>
        </w:rPr>
        <w:t>. Дилиана Петрова – Локомотив ГО</w:t>
      </w:r>
    </w:p>
    <w:p w:rsidR="0071344D" w:rsidRDefault="0071344D" w:rsidP="0071344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Айше Ремзи – Омуртаг</w:t>
      </w:r>
    </w:p>
    <w:p w:rsidR="0071344D" w:rsidRDefault="0071344D" w:rsidP="00FE249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Хаят Хабилова – Омуртаг</w:t>
      </w:r>
    </w:p>
    <w:p w:rsidR="0071344D" w:rsidRDefault="0071344D" w:rsidP="00FE249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Мая Румянова – Таланти Лом</w:t>
      </w:r>
    </w:p>
    <w:p w:rsidR="0071344D" w:rsidRPr="00A40CD1" w:rsidRDefault="0071344D" w:rsidP="0071344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 xml:space="preserve">48 </w:t>
      </w:r>
      <w:r w:rsidRPr="00A40CD1">
        <w:rPr>
          <w:b/>
          <w:sz w:val="24"/>
          <w:szCs w:val="24"/>
        </w:rPr>
        <w:t>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Люба Атанасова – Бокс за всички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Ева Ценова – ЦСКА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Емилия Драган – Русе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Диляра Ахмедова – Омуртаг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Дария Донева – Локомотив ГО</w:t>
      </w:r>
    </w:p>
    <w:p w:rsidR="0071344D" w:rsidRDefault="0071344D" w:rsidP="0071344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Сисилия Дуницова - Русе</w:t>
      </w:r>
    </w:p>
    <w:p w:rsidR="0071344D" w:rsidRP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>51</w:t>
      </w:r>
      <w:r w:rsidRPr="00A40CD1">
        <w:rPr>
          <w:b/>
          <w:sz w:val="24"/>
          <w:szCs w:val="24"/>
        </w:rPr>
        <w:t xml:space="preserve">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Румяна Александрова – Локомотив София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Михаела Костина – Русе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Жана Огнянова – Ладимекс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Венцислава Николова – Локомотив Русе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Есил Ахмед – Първенец</w:t>
      </w:r>
    </w:p>
    <w:p w:rsidR="0071344D" w:rsidRDefault="0071344D" w:rsidP="0071344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Ванеса Асенова – Локомотив ГО</w:t>
      </w:r>
    </w:p>
    <w:p w:rsidR="00A10C56" w:rsidRPr="00A40CD1" w:rsidRDefault="00A10C56" w:rsidP="0071344D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71344D">
        <w:rPr>
          <w:b/>
          <w:sz w:val="24"/>
          <w:szCs w:val="24"/>
        </w:rPr>
        <w:t>54</w:t>
      </w:r>
      <w:r w:rsidRPr="00A40CD1">
        <w:rPr>
          <w:b/>
          <w:sz w:val="24"/>
          <w:szCs w:val="24"/>
        </w:rPr>
        <w:t xml:space="preserve">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Тала Хабас – Червен Бряг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Микаела Павлова – Русе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Сибел </w:t>
      </w:r>
      <w:r w:rsidR="00C72B5D">
        <w:rPr>
          <w:sz w:val="24"/>
          <w:szCs w:val="24"/>
        </w:rPr>
        <w:t>Маринова – Русе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Ивана Веселинова – ЦСКА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Николинка Бояджиева – Ивайло ВТ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Мариела Костадинова – Добруджа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Катерина Иванова – Стара Загора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Петра Петрова – Спартак Плевен</w:t>
      </w:r>
    </w:p>
    <w:p w:rsidR="0071344D" w:rsidRPr="00A40CD1" w:rsidRDefault="0071344D" w:rsidP="00C72B5D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57</w:t>
      </w:r>
      <w:r w:rsidRPr="00A40CD1">
        <w:rPr>
          <w:b/>
          <w:sz w:val="24"/>
          <w:szCs w:val="24"/>
        </w:rPr>
        <w:t xml:space="preserve"> кг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 Катерина Тончева – Бокс за всички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 Есра Мустафова – Омуртаг</w:t>
      </w:r>
    </w:p>
    <w:p w:rsidR="00C72B5D" w:rsidRPr="00A40CD1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60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Инна Цветкова – БДИН Видин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Вергиния Тилева – Стара Загора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Даная Христова – Светкавица Търговище</w:t>
      </w:r>
    </w:p>
    <w:p w:rsidR="00C72B5D" w:rsidRDefault="00C72B5D" w:rsidP="00C72B5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Елица Генчева – Олимпия Разград</w:t>
      </w:r>
    </w:p>
    <w:p w:rsidR="00C72B5D" w:rsidRPr="00A40CD1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6</w:t>
      </w:r>
      <w:r w:rsidRPr="00A40CD1">
        <w:rPr>
          <w:b/>
          <w:sz w:val="24"/>
          <w:szCs w:val="24"/>
        </w:rPr>
        <w:t>4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FE2498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 Пресиана Красимирова – Добруджа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 Емилия Емилова – Ладимекс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3. Гергана Марева – АСК Сливен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</w:p>
    <w:p w:rsidR="00C72B5D" w:rsidRPr="00A40CD1" w:rsidRDefault="00C72B5D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72B5D">
        <w:rPr>
          <w:b/>
          <w:sz w:val="24"/>
          <w:szCs w:val="24"/>
        </w:rPr>
        <w:t>69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AA73B0">
        <w:rPr>
          <w:sz w:val="24"/>
          <w:szCs w:val="24"/>
        </w:rPr>
        <w:t xml:space="preserve"> Бианка Василаше </w:t>
      </w:r>
      <w:r w:rsidR="00EA5F79">
        <w:rPr>
          <w:sz w:val="24"/>
          <w:szCs w:val="24"/>
        </w:rPr>
        <w:t>–</w:t>
      </w:r>
      <w:r w:rsidR="00AA73B0">
        <w:rPr>
          <w:sz w:val="24"/>
          <w:szCs w:val="24"/>
        </w:rPr>
        <w:t xml:space="preserve"> </w:t>
      </w:r>
      <w:r w:rsidR="00EA5F79">
        <w:rPr>
          <w:sz w:val="24"/>
          <w:szCs w:val="24"/>
        </w:rPr>
        <w:t>Русе</w:t>
      </w:r>
    </w:p>
    <w:p w:rsidR="00EA5F79" w:rsidRDefault="00EA5F7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Татяна Любенова – Локомотив София</w:t>
      </w:r>
    </w:p>
    <w:p w:rsidR="00C72B5D" w:rsidRPr="00A40CD1" w:rsidRDefault="00EA5F79" w:rsidP="00EA5F79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Анабела Павлова – Спартак Димитровград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EA5F79">
        <w:rPr>
          <w:b/>
          <w:sz w:val="24"/>
          <w:szCs w:val="24"/>
        </w:rPr>
        <w:t>75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EA5F79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 Йелис Илиязова – Локомотив Русе</w:t>
      </w:r>
    </w:p>
    <w:p w:rsidR="00EA5F79" w:rsidRDefault="00EA5F79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 Симон Иванова – Олимпия Разград</w:t>
      </w:r>
    </w:p>
    <w:p w:rsidR="00EA5F79" w:rsidRDefault="00EA5F79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3. Ниа Георгиева – Ладимекс</w:t>
      </w:r>
    </w:p>
    <w:p w:rsidR="00A40CD1" w:rsidRDefault="00EA5F79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4. Зоя Методиева – Таланти Лом</w:t>
      </w:r>
    </w:p>
    <w:p w:rsidR="006F045B" w:rsidRDefault="006F045B" w:rsidP="00A40CD1">
      <w:pPr>
        <w:spacing w:line="360" w:lineRule="auto"/>
        <w:jc w:val="both"/>
        <w:rPr>
          <w:sz w:val="24"/>
          <w:szCs w:val="24"/>
        </w:rPr>
      </w:pPr>
    </w:p>
    <w:p w:rsidR="006F045B" w:rsidRDefault="006F045B" w:rsidP="006F045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>
        <w:rPr>
          <w:b/>
          <w:sz w:val="24"/>
          <w:szCs w:val="24"/>
        </w:rPr>
        <w:t>81</w:t>
      </w:r>
      <w:r w:rsidRPr="00A40CD1">
        <w:rPr>
          <w:b/>
          <w:sz w:val="24"/>
          <w:szCs w:val="24"/>
        </w:rPr>
        <w:t xml:space="preserve"> кг</w:t>
      </w:r>
    </w:p>
    <w:p w:rsidR="006F045B" w:rsidRDefault="006F045B" w:rsidP="006F045B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6F045B">
        <w:rPr>
          <w:sz w:val="24"/>
          <w:szCs w:val="24"/>
        </w:rPr>
        <w:t>Нина Чакинева – Славия София</w:t>
      </w:r>
    </w:p>
    <w:p w:rsidR="006F045B" w:rsidRDefault="006F045B" w:rsidP="006F045B">
      <w:pPr>
        <w:spacing w:line="360" w:lineRule="auto"/>
        <w:jc w:val="both"/>
        <w:rPr>
          <w:sz w:val="24"/>
          <w:szCs w:val="24"/>
        </w:rPr>
      </w:pPr>
    </w:p>
    <w:p w:rsidR="006F045B" w:rsidRDefault="006F045B" w:rsidP="006F045B">
      <w:pPr>
        <w:spacing w:line="360" w:lineRule="auto"/>
        <w:ind w:left="360"/>
        <w:jc w:val="both"/>
        <w:rPr>
          <w:b/>
          <w:sz w:val="24"/>
          <w:szCs w:val="24"/>
        </w:rPr>
      </w:pPr>
      <w:r w:rsidRPr="006F045B">
        <w:rPr>
          <w:b/>
          <w:sz w:val="24"/>
          <w:szCs w:val="24"/>
        </w:rPr>
        <w:t>Категория +81 кг</w:t>
      </w:r>
    </w:p>
    <w:p w:rsidR="006F045B" w:rsidRPr="006F045B" w:rsidRDefault="006F045B" w:rsidP="006F045B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Пламена Йорданова – Черно море Варна</w:t>
      </w:r>
    </w:p>
    <w:p w:rsidR="006F045B" w:rsidRPr="00A40CD1" w:rsidRDefault="006F045B" w:rsidP="00A40CD1">
      <w:pPr>
        <w:spacing w:line="360" w:lineRule="auto"/>
        <w:jc w:val="both"/>
        <w:rPr>
          <w:sz w:val="24"/>
          <w:szCs w:val="24"/>
        </w:rPr>
      </w:pPr>
    </w:p>
    <w:p w:rsidR="00EA5F79" w:rsidRDefault="00EA5F79" w:rsidP="006F045B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</w:p>
    <w:p w:rsidR="00EA5F79" w:rsidRDefault="00EA5F79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10C56" w:rsidRDefault="00A40CD1" w:rsidP="00A10C56">
      <w:pPr>
        <w:spacing w:line="360" w:lineRule="auto"/>
        <w:ind w:left="4956" w:firstLine="708"/>
        <w:rPr>
          <w:b/>
          <w:sz w:val="40"/>
          <w:szCs w:val="40"/>
        </w:rPr>
      </w:pPr>
      <w:r w:rsidRPr="00A10C56">
        <w:rPr>
          <w:b/>
          <w:sz w:val="40"/>
          <w:szCs w:val="40"/>
        </w:rPr>
        <w:t>БФБОКС</w:t>
      </w:r>
    </w:p>
    <w:p w:rsidR="00E37B84" w:rsidRPr="00E37B84" w:rsidRDefault="00E37B84" w:rsidP="00E37B84">
      <w:pPr>
        <w:spacing w:line="360" w:lineRule="auto"/>
        <w:ind w:firstLine="360"/>
        <w:jc w:val="both"/>
        <w:rPr>
          <w:sz w:val="28"/>
          <w:szCs w:val="28"/>
        </w:rPr>
      </w:pPr>
    </w:p>
    <w:p w:rsidR="00E37B84" w:rsidRPr="00E37B84" w:rsidRDefault="00E37B84" w:rsidP="00E37B84">
      <w:pPr>
        <w:spacing w:line="360" w:lineRule="auto"/>
        <w:ind w:firstLine="360"/>
        <w:jc w:val="both"/>
        <w:rPr>
          <w:b/>
          <w:sz w:val="28"/>
          <w:szCs w:val="28"/>
        </w:rPr>
      </w:pPr>
    </w:p>
    <w:p w:rsidR="00E37B84" w:rsidRPr="00E37B84" w:rsidRDefault="00E37B84" w:rsidP="00E37B84">
      <w:pPr>
        <w:spacing w:line="360" w:lineRule="auto"/>
        <w:jc w:val="both"/>
        <w:rPr>
          <w:b/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sectPr w:rsidR="0076018A" w:rsidRPr="009B237E" w:rsidSect="0014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49C" w:rsidRDefault="00AF749C" w:rsidP="00144764">
      <w:r>
        <w:separator/>
      </w:r>
    </w:p>
  </w:endnote>
  <w:endnote w:type="continuationSeparator" w:id="0">
    <w:p w:rsidR="00AF749C" w:rsidRDefault="00AF749C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49C" w:rsidRDefault="00AF749C" w:rsidP="00144764">
      <w:r>
        <w:separator/>
      </w:r>
    </w:p>
  </w:footnote>
  <w:footnote w:type="continuationSeparator" w:id="0">
    <w:p w:rsidR="00AF749C" w:rsidRDefault="00AF749C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67C2E"/>
    <w:multiLevelType w:val="hybridMultilevel"/>
    <w:tmpl w:val="CDAE3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51107"/>
    <w:multiLevelType w:val="hybridMultilevel"/>
    <w:tmpl w:val="67989938"/>
    <w:lvl w:ilvl="0" w:tplc="9BFE0B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31BCD"/>
    <w:rsid w:val="002A4A8E"/>
    <w:rsid w:val="002B562C"/>
    <w:rsid w:val="00301B24"/>
    <w:rsid w:val="003302ED"/>
    <w:rsid w:val="00360D20"/>
    <w:rsid w:val="003639E7"/>
    <w:rsid w:val="003A6937"/>
    <w:rsid w:val="003B3334"/>
    <w:rsid w:val="004035AA"/>
    <w:rsid w:val="00455917"/>
    <w:rsid w:val="00570DB0"/>
    <w:rsid w:val="005767CF"/>
    <w:rsid w:val="00576D0A"/>
    <w:rsid w:val="005A282E"/>
    <w:rsid w:val="005F49F3"/>
    <w:rsid w:val="00637BA4"/>
    <w:rsid w:val="00672111"/>
    <w:rsid w:val="006C5163"/>
    <w:rsid w:val="006F045B"/>
    <w:rsid w:val="0071344D"/>
    <w:rsid w:val="0076018A"/>
    <w:rsid w:val="00803AE2"/>
    <w:rsid w:val="00853C82"/>
    <w:rsid w:val="008F5307"/>
    <w:rsid w:val="00917784"/>
    <w:rsid w:val="009A1F15"/>
    <w:rsid w:val="009B237E"/>
    <w:rsid w:val="009D5831"/>
    <w:rsid w:val="00A0024D"/>
    <w:rsid w:val="00A10C56"/>
    <w:rsid w:val="00A212AD"/>
    <w:rsid w:val="00A40CD1"/>
    <w:rsid w:val="00AA73B0"/>
    <w:rsid w:val="00AF749C"/>
    <w:rsid w:val="00B215F5"/>
    <w:rsid w:val="00C72B5D"/>
    <w:rsid w:val="00C73178"/>
    <w:rsid w:val="00CB5611"/>
    <w:rsid w:val="00D512D9"/>
    <w:rsid w:val="00D876C6"/>
    <w:rsid w:val="00DE427D"/>
    <w:rsid w:val="00E238F0"/>
    <w:rsid w:val="00E37B84"/>
    <w:rsid w:val="00EA5F79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AF3ACC"/>
  <w15:docId w15:val="{F796C5DD-6259-4CA8-994C-BB43AC767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04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39</TotalTime>
  <Pages>3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5</cp:revision>
  <dcterms:created xsi:type="dcterms:W3CDTF">2021-03-31T06:39:00Z</dcterms:created>
  <dcterms:modified xsi:type="dcterms:W3CDTF">2021-07-15T12:54:00Z</dcterms:modified>
</cp:coreProperties>
</file>